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56A687A4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F308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</w:t>
      </w:r>
      <w:r w:rsidR="009F308A">
        <w:rPr>
          <w:b/>
          <w:noProof/>
          <w:sz w:val="24"/>
        </w:rPr>
        <w:t>1</w:t>
      </w:r>
      <w:r w:rsidR="002C4CA4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F308A" w:rsidRPr="009F308A">
        <w:rPr>
          <w:b/>
          <w:noProof/>
          <w:sz w:val="24"/>
        </w:rPr>
        <w:t>C3-216556</w:t>
      </w:r>
    </w:p>
    <w:p w14:paraId="5182BAD1" w14:textId="72657E53" w:rsidR="000C737B" w:rsidRDefault="000C737B" w:rsidP="002C4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F308A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2C4CA4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C4CA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51E4F862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308A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9F308A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917E6D">
      <w:pPr>
        <w:pStyle w:val="Heading8"/>
        <w:pBdr>
          <w:top w:val="single" w:sz="12" w:space="4" w:color="auto"/>
        </w:pBdr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1B5D3C5E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r w:rsidR="00567531">
        <w:t>SA</w:t>
      </w:r>
      <w:r w:rsidR="00567531" w:rsidRPr="006575C3">
        <w:t xml:space="preserve">2 </w:t>
      </w:r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</w:p>
    <w:p w14:paraId="5409B3CA" w14:textId="62E1A848" w:rsidR="00F828A1" w:rsidRDefault="00F828A1" w:rsidP="002A1BE1">
      <w:r w:rsidRPr="006575C3">
        <w:t xml:space="preserve">This Work Item intends to </w:t>
      </w:r>
      <w:r w:rsidR="00091D2D">
        <w:t>make necessary changes to</w:t>
      </w:r>
      <w:r w:rsidR="00931EF5">
        <w:t xml:space="preserve"> CT specifications </w:t>
      </w:r>
      <w:r w:rsidR="00931EF5" w:rsidRPr="006575C3">
        <w:t>defin</w:t>
      </w:r>
      <w:r w:rsidR="00091D2D">
        <w:t>ing</w:t>
      </w:r>
      <w:r w:rsidR="00931EF5" w:rsidRPr="006575C3">
        <w:t xml:space="preserve"> </w:t>
      </w:r>
      <w:r w:rsidRPr="006575C3">
        <w:t xml:space="preserve">minimum essential functionality </w:t>
      </w:r>
      <w:r w:rsidR="00091D2D">
        <w:t xml:space="preserve">in alignment with the </w:t>
      </w:r>
      <w:r w:rsidR="00931EF5">
        <w:t xml:space="preserve">SA2 WID </w:t>
      </w:r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r w:rsidR="00091D2D">
        <w:rPr>
          <w:i w:val="0"/>
        </w:rPr>
        <w:t xml:space="preserve"> in alignment with the SA2 WID, </w:t>
      </w:r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0601AC99" w:rsidR="00FA2810" w:rsidRDefault="00716725" w:rsidP="00DB6704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567531">
        <w:t>;</w:t>
      </w:r>
    </w:p>
    <w:p w14:paraId="4CEE907E" w14:textId="40AD83EE" w:rsidR="00FA2810" w:rsidRDefault="00FA2810" w:rsidP="00DB6704">
      <w:pPr>
        <w:pStyle w:val="B1"/>
      </w:pPr>
      <w:r>
        <w:t>-</w:t>
      </w:r>
      <w:r>
        <w:tab/>
      </w:r>
      <w:r w:rsidR="0083615B">
        <w:t xml:space="preserve">no explicit disabling of </w:t>
      </w:r>
      <w:r w:rsidR="005D2B40">
        <w:t>W</w:t>
      </w:r>
      <w:r w:rsidR="00567531">
        <w:t>US</w:t>
      </w:r>
      <w:r>
        <w:t xml:space="preserve"> </w:t>
      </w:r>
      <w:r w:rsidR="0083615B">
        <w:t>functionality</w:t>
      </w:r>
      <w:r w:rsidR="005D2B40">
        <w:t>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09472647" w:rsidR="00901762" w:rsidRDefault="00901762" w:rsidP="00901762">
      <w:pPr>
        <w:pStyle w:val="B3"/>
      </w:pPr>
      <w:r>
        <w:t>-</w:t>
      </w:r>
      <w:r>
        <w:tab/>
        <w:t>Identification and restriction to use satellite access</w:t>
      </w:r>
    </w:p>
    <w:p w14:paraId="5349B1AE" w14:textId="412AF7D5" w:rsidR="00FA2810" w:rsidRDefault="00FA2810" w:rsidP="00917E6D">
      <w:pPr>
        <w:pStyle w:val="B3"/>
      </w:pPr>
      <w:r>
        <w:t>-</w:t>
      </w:r>
      <w:r>
        <w:tab/>
      </w:r>
      <w:r w:rsidR="002800D6">
        <w:t>Work on extending</w:t>
      </w:r>
      <w:r>
        <w:t xml:space="preserve"> NAS timers.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64221BFD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800D6">
        <w:rPr>
          <w:lang w:val="en-US"/>
        </w:rPr>
        <w:t xml:space="preserve">Enhancement developed under </w:t>
      </w:r>
      <w:r w:rsidR="002800D6">
        <w:t>5GSAT_ARCH-CT</w:t>
      </w:r>
      <w:r w:rsidR="002800D6" w:rsidRPr="00AA191F">
        <w:rPr>
          <w:lang w:val="en-US"/>
        </w:rPr>
        <w:t xml:space="preserve"> </w:t>
      </w:r>
      <w:r w:rsidR="002800D6">
        <w:rPr>
          <w:lang w:val="en-US"/>
        </w:rPr>
        <w:t>if applicable</w:t>
      </w:r>
      <w:r w:rsidR="00B31900">
        <w:rPr>
          <w:lang w:val="en-US"/>
        </w:rPr>
        <w:t>.</w:t>
      </w:r>
    </w:p>
    <w:p w14:paraId="640E1C58" w14:textId="6A3F27AC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 w:rsidR="0010282B">
        <w:t>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24EE1D04" w14:textId="6C6F6E9B" w:rsidR="00916B60" w:rsidRPr="00CB3E4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  <w:r w:rsidR="00CB3E45">
        <w:t>.</w:t>
      </w:r>
    </w:p>
    <w:p w14:paraId="35D1B64E" w14:textId="7468F012" w:rsidR="0010282B" w:rsidRDefault="0010282B" w:rsidP="00F20C98">
      <w:pPr>
        <w:pStyle w:val="B1"/>
        <w:rPr>
          <w:lang w:val="en-US"/>
        </w:rPr>
      </w:pPr>
      <w:r>
        <w:rPr>
          <w:lang w:val="en-US"/>
        </w:rPr>
        <w:t>CT4 objective:</w:t>
      </w:r>
    </w:p>
    <w:p w14:paraId="494B9A3D" w14:textId="6B091BBF" w:rsidR="0010282B" w:rsidRDefault="0010282B" w:rsidP="00917E6D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5B9F7ECD" w14:textId="69BD8233" w:rsidR="005D2B40" w:rsidRDefault="0010282B" w:rsidP="00917E6D">
      <w:pPr>
        <w:pStyle w:val="B3"/>
      </w:pPr>
      <w:r>
        <w:t>-</w:t>
      </w:r>
      <w:r>
        <w:tab/>
        <w:t>New CN access technologies for satellite access in EPS</w:t>
      </w:r>
    </w:p>
    <w:p w14:paraId="2638C063" w14:textId="59FC845D" w:rsidR="000F7A05" w:rsidRPr="00917E6D" w:rsidRDefault="000F7A05" w:rsidP="00917E6D">
      <w:pPr>
        <w:pStyle w:val="B3"/>
      </w:pPr>
      <w:r>
        <w:t>-</w:t>
      </w:r>
      <w:r>
        <w:tab/>
        <w:t xml:space="preserve">Potential updates to </w:t>
      </w:r>
      <w:r w:rsidRPr="00B366FF">
        <w:t>Access Restriction Data</w:t>
      </w:r>
      <w:r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6063DD7D" w14:textId="77777777" w:rsidR="006F64C6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</w:p>
    <w:p w14:paraId="714556C0" w14:textId="77777777" w:rsidR="006F64C6" w:rsidRDefault="006F64C6" w:rsidP="006F64C6">
      <w:pPr>
        <w:pStyle w:val="B2"/>
      </w:pPr>
      <w:r>
        <w:t>-</w:t>
      </w:r>
      <w:r>
        <w:tab/>
      </w:r>
      <w:r w:rsidRPr="004728D2">
        <w:t>Po</w:t>
      </w:r>
      <w:r>
        <w:t xml:space="preserve">tential updates to UICC and ME </w:t>
      </w:r>
      <w:r w:rsidRPr="00816C4A">
        <w:t xml:space="preserve">interface </w:t>
      </w:r>
      <w:r>
        <w:t>due to new access type</w:t>
      </w:r>
      <w:r w:rsidR="00EA114B" w:rsidRPr="00D52C7A">
        <w:t>.</w:t>
      </w:r>
    </w:p>
    <w:p w14:paraId="699F42E1" w14:textId="75066AC5" w:rsidR="00BB6781" w:rsidRDefault="00BB6781" w:rsidP="00566FF7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</w:pPr>
            <w: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</w:pPr>
            <w:r>
              <w:t xml:space="preserve">Potential updates to </w:t>
            </w:r>
            <w:r w:rsidRPr="00B366FF">
              <w:t>Access Restriction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  <w:tr w:rsidR="00EA771D" w:rsidRPr="00D0420B" w14:paraId="5641B4C2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4A9C" w14:textId="31C04E25" w:rsidR="00EA771D" w:rsidRDefault="00EA771D" w:rsidP="00EA771D">
            <w:pPr>
              <w:pStyle w:val="TAL"/>
            </w:pPr>
            <w:r>
              <w:t>TS 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11A6" w14:textId="3C3E6600" w:rsidR="00EA771D" w:rsidRDefault="00EA771D" w:rsidP="001A220D">
            <w:pPr>
              <w:pStyle w:val="TAL"/>
            </w:pPr>
            <w:r w:rsidRPr="004728D2">
              <w:t>Po</w:t>
            </w:r>
            <w:r>
              <w:t xml:space="preserve">tential updates to </w:t>
            </w:r>
            <w:r w:rsidRPr="00816C4A">
              <w:t xml:space="preserve">UICC and </w:t>
            </w:r>
            <w:r w:rsidR="001A220D">
              <w:t xml:space="preserve">ME interface </w:t>
            </w:r>
            <w:r>
              <w:t>due to new access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90B" w14:textId="77777777" w:rsidR="00EA771D" w:rsidRDefault="00EA771D" w:rsidP="00EA771D">
            <w:pPr>
              <w:pStyle w:val="TAL"/>
            </w:pPr>
            <w:r>
              <w:t>CT#95-e</w:t>
            </w:r>
          </w:p>
          <w:p w14:paraId="104FD204" w14:textId="77777777" w:rsidR="00EA771D" w:rsidRDefault="00EA771D" w:rsidP="00EA771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AC95" w14:textId="3E28F942" w:rsidR="00EA771D" w:rsidRDefault="00EA771D" w:rsidP="00EA771D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  <w:tr w:rsidR="008F5356" w:rsidRPr="00D0420B" w14:paraId="16C816F4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DCAC3D8" w14:textId="15254E42" w:rsidR="008F5356" w:rsidRDefault="008F5356" w:rsidP="00A00045">
            <w:pPr>
              <w:pStyle w:val="TAL"/>
            </w:pPr>
            <w:r>
              <w:t>Huawei</w:t>
            </w:r>
          </w:p>
        </w:tc>
      </w:tr>
      <w:tr w:rsidR="008F5356" w:rsidRPr="00D0420B" w14:paraId="5893B7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4D69EB8" w14:textId="35E1A4F8" w:rsidR="008F5356" w:rsidRDefault="008F5356" w:rsidP="00A00045">
            <w:pPr>
              <w:pStyle w:val="TAL"/>
            </w:pPr>
            <w:r>
              <w:t>HiSilicon</w:t>
            </w:r>
          </w:p>
        </w:tc>
      </w:tr>
    </w:tbl>
    <w:p w14:paraId="51F10180" w14:textId="77777777" w:rsidR="0019534B" w:rsidRPr="00641ED8" w:rsidRDefault="0019534B" w:rsidP="0019534B">
      <w:bookmarkStart w:id="0" w:name="_GoBack"/>
      <w:bookmarkEnd w:id="0"/>
    </w:p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4877B" w14:textId="77777777" w:rsidR="00633763" w:rsidRDefault="00633763">
      <w:r>
        <w:separator/>
      </w:r>
    </w:p>
  </w:endnote>
  <w:endnote w:type="continuationSeparator" w:id="0">
    <w:p w14:paraId="28683C19" w14:textId="77777777" w:rsidR="00633763" w:rsidRDefault="00633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BB75F" w14:textId="77777777" w:rsidR="00633763" w:rsidRDefault="00633763">
      <w:r>
        <w:separator/>
      </w:r>
    </w:p>
  </w:footnote>
  <w:footnote w:type="continuationSeparator" w:id="0">
    <w:p w14:paraId="355509BD" w14:textId="77777777" w:rsidR="00633763" w:rsidRDefault="00633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74B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101A59"/>
    <w:rsid w:val="0010282B"/>
    <w:rsid w:val="001205F5"/>
    <w:rsid w:val="00126022"/>
    <w:rsid w:val="0014019C"/>
    <w:rsid w:val="0014028B"/>
    <w:rsid w:val="00142815"/>
    <w:rsid w:val="00150192"/>
    <w:rsid w:val="001942DB"/>
    <w:rsid w:val="0019534B"/>
    <w:rsid w:val="001A102A"/>
    <w:rsid w:val="001A220D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0D6"/>
    <w:rsid w:val="00280E5E"/>
    <w:rsid w:val="002832D9"/>
    <w:rsid w:val="00287D43"/>
    <w:rsid w:val="002972AE"/>
    <w:rsid w:val="002A1BE1"/>
    <w:rsid w:val="002A6053"/>
    <w:rsid w:val="002A6AFE"/>
    <w:rsid w:val="002C1CBE"/>
    <w:rsid w:val="002C4CA4"/>
    <w:rsid w:val="002D2E5F"/>
    <w:rsid w:val="002E03AA"/>
    <w:rsid w:val="002E7A9E"/>
    <w:rsid w:val="002F46B1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2589B"/>
    <w:rsid w:val="004262DD"/>
    <w:rsid w:val="0043745F"/>
    <w:rsid w:val="0044029F"/>
    <w:rsid w:val="00442B20"/>
    <w:rsid w:val="004728D2"/>
    <w:rsid w:val="00472999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1BDA"/>
    <w:rsid w:val="005538DD"/>
    <w:rsid w:val="005573BB"/>
    <w:rsid w:val="00557B2E"/>
    <w:rsid w:val="00561267"/>
    <w:rsid w:val="00564213"/>
    <w:rsid w:val="00566FF7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60431A"/>
    <w:rsid w:val="00605D15"/>
    <w:rsid w:val="00611EC4"/>
    <w:rsid w:val="00620B3F"/>
    <w:rsid w:val="00623C72"/>
    <w:rsid w:val="00633602"/>
    <w:rsid w:val="00633763"/>
    <w:rsid w:val="006418C6"/>
    <w:rsid w:val="00654893"/>
    <w:rsid w:val="00654FF4"/>
    <w:rsid w:val="006575C3"/>
    <w:rsid w:val="00671BBB"/>
    <w:rsid w:val="00672090"/>
    <w:rsid w:val="00682237"/>
    <w:rsid w:val="00687E2B"/>
    <w:rsid w:val="006963F9"/>
    <w:rsid w:val="006A0AFB"/>
    <w:rsid w:val="006B4280"/>
    <w:rsid w:val="006F64C6"/>
    <w:rsid w:val="00702A93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66FD6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26AA3"/>
    <w:rsid w:val="0083615B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8F5356"/>
    <w:rsid w:val="00900AD5"/>
    <w:rsid w:val="00901762"/>
    <w:rsid w:val="0090326B"/>
    <w:rsid w:val="00916B60"/>
    <w:rsid w:val="00917E6D"/>
    <w:rsid w:val="00923966"/>
    <w:rsid w:val="00931EF5"/>
    <w:rsid w:val="009437A2"/>
    <w:rsid w:val="00944B28"/>
    <w:rsid w:val="0094618A"/>
    <w:rsid w:val="00960B42"/>
    <w:rsid w:val="009616D4"/>
    <w:rsid w:val="0097147C"/>
    <w:rsid w:val="00974C79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308A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E0B08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86431"/>
    <w:rsid w:val="00C91550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87508"/>
    <w:rsid w:val="00E90B85"/>
    <w:rsid w:val="00E94FAA"/>
    <w:rsid w:val="00EA114B"/>
    <w:rsid w:val="00EA771D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DE346-5842-4362-B6D8-F20FF0AF6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846</Words>
  <Characters>6854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MFI2</cp:lastModifiedBy>
  <cp:revision>3</cp:revision>
  <cp:lastPrinted>2000-02-29T10:31:00Z</cp:lastPrinted>
  <dcterms:created xsi:type="dcterms:W3CDTF">2021-11-17T14:37:00Z</dcterms:created>
  <dcterms:modified xsi:type="dcterms:W3CDTF">2021-11-17T14:38:00Z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